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2C908" w14:textId="77777777" w:rsidR="00973C85" w:rsidRDefault="00973C85" w:rsidP="00973C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FORDHAM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4A471B90" w14:textId="77777777" w:rsidR="00973C85" w:rsidRDefault="00973C85" w:rsidP="00973C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F92D1E" w14:textId="77777777" w:rsidR="00973C85" w:rsidRDefault="00973C85" w:rsidP="00973C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44AE85" w14:textId="77777777" w:rsidR="00973C85" w:rsidRDefault="00973C85" w:rsidP="00973C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Stortford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13E7D6E5" w14:textId="77777777" w:rsidR="00973C85" w:rsidRDefault="00973C85" w:rsidP="00973C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Hertfordshire, into lands of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Bawde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02BD9F8" w14:textId="77777777" w:rsidR="00973C85" w:rsidRDefault="00973C85" w:rsidP="00973C85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D55E392" w14:textId="77777777" w:rsidR="00973C85" w:rsidRDefault="00973C85" w:rsidP="00973C85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p.8)</w:t>
      </w:r>
    </w:p>
    <w:p w14:paraId="13084823" w14:textId="77777777" w:rsidR="00973C85" w:rsidRDefault="00973C85" w:rsidP="00973C8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FC41000" w14:textId="77777777" w:rsidR="00973C85" w:rsidRDefault="00973C85" w:rsidP="00973C8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FA6AD0F" w14:textId="77777777" w:rsidR="00973C85" w:rsidRPr="001B1923" w:rsidRDefault="00973C85" w:rsidP="00973C8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 June 2021</w:t>
      </w:r>
    </w:p>
    <w:p w14:paraId="659C1B74" w14:textId="184A0938" w:rsidR="00BA00AB" w:rsidRPr="00973C8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73C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69C5A" w14:textId="77777777" w:rsidR="00973C85" w:rsidRDefault="00973C85" w:rsidP="009139A6">
      <w:r>
        <w:separator/>
      </w:r>
    </w:p>
  </w:endnote>
  <w:endnote w:type="continuationSeparator" w:id="0">
    <w:p w14:paraId="6B0877E9" w14:textId="77777777" w:rsidR="00973C85" w:rsidRDefault="00973C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204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6B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A05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6116D" w14:textId="77777777" w:rsidR="00973C85" w:rsidRDefault="00973C85" w:rsidP="009139A6">
      <w:r>
        <w:separator/>
      </w:r>
    </w:p>
  </w:footnote>
  <w:footnote w:type="continuationSeparator" w:id="0">
    <w:p w14:paraId="57EB0D8B" w14:textId="77777777" w:rsidR="00973C85" w:rsidRDefault="00973C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FF7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EA0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F7E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C85"/>
    <w:rsid w:val="000666E0"/>
    <w:rsid w:val="002510B7"/>
    <w:rsid w:val="005C130B"/>
    <w:rsid w:val="00826F5C"/>
    <w:rsid w:val="009139A6"/>
    <w:rsid w:val="009448BB"/>
    <w:rsid w:val="00973C85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4D3B6"/>
  <w15:chartTrackingRefBased/>
  <w15:docId w15:val="{6847BA98-A539-4670-BE99-6AC1825C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2021-06-30T17:03:00Z</dcterms:created>
  <dcterms:modified xsi:type="dcterms:W3CDTF">2021-06-30T17:04:00Z</dcterms:modified>
</cp:coreProperties>
</file>